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2B436" w14:textId="25519FD5" w:rsidR="00BA00AB" w:rsidRDefault="0071004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RAYKES</w:t>
      </w:r>
      <w:r>
        <w:rPr>
          <w:rFonts w:ascii="Times New Roman" w:hAnsi="Times New Roman" w:cs="Times New Roman"/>
          <w:sz w:val="24"/>
          <w:szCs w:val="24"/>
        </w:rPr>
        <w:t xml:space="preserve">     (d.1507)</w:t>
      </w:r>
    </w:p>
    <w:p w14:paraId="0AC251F5" w14:textId="28D7EBBE" w:rsidR="00710047" w:rsidRDefault="0071004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Kelfield.</w:t>
      </w:r>
    </w:p>
    <w:p w14:paraId="7E7BA07A" w14:textId="67C85AF5" w:rsidR="00710047" w:rsidRDefault="0071004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5665EA" w14:textId="69906D9D" w:rsidR="00710047" w:rsidRDefault="0071004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CA154C" w14:textId="08CB9C9A" w:rsidR="00710047" w:rsidRDefault="0071004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Jul.</w:t>
      </w:r>
      <w:r>
        <w:rPr>
          <w:rFonts w:ascii="Times New Roman" w:hAnsi="Times New Roman" w:cs="Times New Roman"/>
          <w:sz w:val="24"/>
          <w:szCs w:val="24"/>
        </w:rPr>
        <w:tab/>
        <w:t>1507</w:t>
      </w:r>
      <w:r>
        <w:rPr>
          <w:rFonts w:ascii="Times New Roman" w:hAnsi="Times New Roman" w:cs="Times New Roman"/>
          <w:sz w:val="24"/>
          <w:szCs w:val="24"/>
        </w:rPr>
        <w:tab/>
        <w:t>She made her Will.   (W.Y.R. p.136)</w:t>
      </w:r>
    </w:p>
    <w:p w14:paraId="0643773F" w14:textId="1D5B563D" w:rsidR="00710047" w:rsidRDefault="0071004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Nov.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54082AB1" w14:textId="585A9B8C" w:rsidR="00710047" w:rsidRDefault="0071004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0E1C22" w14:textId="635A08C2" w:rsidR="00710047" w:rsidRDefault="0071004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0EF477" w14:textId="2588CF73" w:rsidR="00710047" w:rsidRPr="00710047" w:rsidRDefault="0071004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July 2021</w:t>
      </w:r>
    </w:p>
    <w:sectPr w:rsidR="00710047" w:rsidRPr="007100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346F3" w14:textId="77777777" w:rsidR="00710047" w:rsidRDefault="00710047" w:rsidP="009139A6">
      <w:r>
        <w:separator/>
      </w:r>
    </w:p>
  </w:endnote>
  <w:endnote w:type="continuationSeparator" w:id="0">
    <w:p w14:paraId="1B01A048" w14:textId="77777777" w:rsidR="00710047" w:rsidRDefault="007100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0D6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6E94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FD0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8583B" w14:textId="77777777" w:rsidR="00710047" w:rsidRDefault="00710047" w:rsidP="009139A6">
      <w:r>
        <w:separator/>
      </w:r>
    </w:p>
  </w:footnote>
  <w:footnote w:type="continuationSeparator" w:id="0">
    <w:p w14:paraId="77CF54B0" w14:textId="77777777" w:rsidR="00710047" w:rsidRDefault="007100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E48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504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54F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047"/>
    <w:rsid w:val="000666E0"/>
    <w:rsid w:val="002510B7"/>
    <w:rsid w:val="005C130B"/>
    <w:rsid w:val="0071004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40FAA"/>
  <w15:chartTrackingRefBased/>
  <w15:docId w15:val="{6A83A7A4-EBF6-4620-89DB-1AC993D19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2021-07-26T09:33:00Z</dcterms:created>
  <dcterms:modified xsi:type="dcterms:W3CDTF">2021-07-26T09:35:00Z</dcterms:modified>
</cp:coreProperties>
</file>